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1614B" w14:textId="77777777" w:rsidR="00015001" w:rsidRPr="004375E9" w:rsidRDefault="00015001" w:rsidP="004375E9">
      <w:pPr>
        <w:jc w:val="both"/>
        <w:rPr>
          <w:vanish/>
        </w:rPr>
      </w:pPr>
    </w:p>
    <w:tbl>
      <w:tblPr>
        <w:tblpPr w:leftFromText="141" w:rightFromText="141" w:vertAnchor="text" w:horzAnchor="margin" w:tblpXSpec="right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5"/>
        <w:gridCol w:w="2248"/>
      </w:tblGrid>
      <w:tr w:rsidR="00C35FA3" w:rsidRPr="004375E9" w14:paraId="3859064C" w14:textId="77777777" w:rsidTr="00C35FA3">
        <w:trPr>
          <w:trHeight w:val="274"/>
        </w:trPr>
        <w:tc>
          <w:tcPr>
            <w:tcW w:w="1279" w:type="dxa"/>
          </w:tcPr>
          <w:p w14:paraId="64EE507D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</w:tcPr>
          <w:p w14:paraId="2592A7E0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F566" w14:textId="77777777" w:rsidR="00C35FA3" w:rsidRPr="004375E9" w:rsidRDefault="00C35FA3" w:rsidP="004375E9">
            <w:pPr>
              <w:pStyle w:val="Textonotapie"/>
              <w:ind w:right="-82"/>
              <w:jc w:val="both"/>
              <w:rPr>
                <w:rFonts w:ascii="Gill Sans MT" w:hAnsi="Gill Sans MT"/>
                <w:sz w:val="14"/>
              </w:rPr>
            </w:pPr>
            <w:r w:rsidRPr="004375E9">
              <w:rPr>
                <w:rFonts w:ascii="Gill Sans MT" w:hAnsi="Gill Sans MT"/>
                <w:sz w:val="14"/>
              </w:rPr>
              <w:t>SECRETARIA GENERAL DE PESCA</w:t>
            </w:r>
          </w:p>
        </w:tc>
      </w:tr>
      <w:tr w:rsidR="00C35FA3" w:rsidRPr="004375E9" w14:paraId="2B7F70FA" w14:textId="77777777" w:rsidTr="00C35FA3">
        <w:trPr>
          <w:trHeight w:hRule="exact" w:val="57"/>
        </w:trPr>
        <w:tc>
          <w:tcPr>
            <w:tcW w:w="1279" w:type="dxa"/>
          </w:tcPr>
          <w:p w14:paraId="4A536CF2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</w:tcPr>
          <w:p w14:paraId="7D8769DC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jc w:val="both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4EF516FB" w14:textId="77777777" w:rsidR="00C35FA3" w:rsidRPr="004375E9" w:rsidRDefault="00C35FA3" w:rsidP="004375E9">
            <w:pPr>
              <w:pStyle w:val="Textonotapie"/>
              <w:tabs>
                <w:tab w:val="left" w:pos="1021"/>
                <w:tab w:val="left" w:pos="8080"/>
              </w:tabs>
              <w:ind w:right="-82"/>
              <w:jc w:val="both"/>
              <w:rPr>
                <w:rFonts w:ascii="Gill Sans MT" w:hAnsi="Gill Sans MT"/>
                <w:sz w:val="14"/>
              </w:rPr>
            </w:pPr>
          </w:p>
        </w:tc>
      </w:tr>
    </w:tbl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</w:tblGrid>
      <w:tr w:rsidR="006A6FB0" w:rsidRPr="004375E9" w14:paraId="40EC867D" w14:textId="77777777">
        <w:trPr>
          <w:trHeight w:val="426"/>
        </w:trPr>
        <w:tc>
          <w:tcPr>
            <w:tcW w:w="3189" w:type="dxa"/>
            <w:vAlign w:val="center"/>
          </w:tcPr>
          <w:p w14:paraId="531DFFD6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  <w:tr w:rsidR="006A6FB0" w:rsidRPr="004375E9" w14:paraId="1817CD7E" w14:textId="77777777">
        <w:trPr>
          <w:trHeight w:val="690"/>
        </w:trPr>
        <w:tc>
          <w:tcPr>
            <w:tcW w:w="3189" w:type="dxa"/>
          </w:tcPr>
          <w:p w14:paraId="4CF049C4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 xml:space="preserve">MINISTERIO </w:t>
            </w:r>
          </w:p>
          <w:p w14:paraId="394AD4AC" w14:textId="77777777" w:rsidR="006A6FB0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>DE AGRICULTURA</w:t>
            </w:r>
            <w:r>
              <w:rPr>
                <w:rFonts w:ascii="Gill Sans MT" w:hAnsi="Gill Sans MT"/>
                <w:snapToGrid w:val="0"/>
                <w:sz w:val="18"/>
                <w:lang w:val="es-ES"/>
              </w:rPr>
              <w:t xml:space="preserve">, </w:t>
            </w: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>PESCA</w:t>
            </w:r>
          </w:p>
          <w:p w14:paraId="06CD969E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sz w:val="18"/>
                <w:lang w:val="es-ES"/>
              </w:rPr>
            </w:pPr>
            <w:r>
              <w:rPr>
                <w:rFonts w:ascii="Gill Sans MT" w:hAnsi="Gill Sans MT"/>
                <w:snapToGrid w:val="0"/>
                <w:sz w:val="18"/>
                <w:lang w:val="es-ES"/>
              </w:rPr>
              <w:t xml:space="preserve">Y </w:t>
            </w:r>
            <w:r w:rsidRPr="004375E9">
              <w:rPr>
                <w:rFonts w:ascii="Gill Sans MT" w:hAnsi="Gill Sans MT"/>
                <w:snapToGrid w:val="0"/>
                <w:sz w:val="18"/>
                <w:lang w:val="es-ES"/>
              </w:rPr>
              <w:t>ALIMENTACIÓN</w:t>
            </w:r>
          </w:p>
        </w:tc>
      </w:tr>
      <w:tr w:rsidR="006A6FB0" w:rsidRPr="004375E9" w14:paraId="196DF41E" w14:textId="77777777">
        <w:tc>
          <w:tcPr>
            <w:tcW w:w="3189" w:type="dxa"/>
          </w:tcPr>
          <w:p w14:paraId="6433270C" w14:textId="77777777" w:rsidR="006A6FB0" w:rsidRPr="004375E9" w:rsidRDefault="006A6FB0" w:rsidP="006A6FB0">
            <w:pPr>
              <w:pStyle w:val="Textonotapie"/>
              <w:framePr w:hSpace="141" w:wrap="around" w:vAnchor="text" w:hAnchor="page" w:x="2239" w:y="236"/>
              <w:tabs>
                <w:tab w:val="left" w:pos="1021"/>
                <w:tab w:val="left" w:pos="8080"/>
              </w:tabs>
              <w:jc w:val="both"/>
              <w:rPr>
                <w:sz w:val="24"/>
              </w:rPr>
            </w:pPr>
          </w:p>
        </w:tc>
      </w:tr>
    </w:tbl>
    <w:p w14:paraId="2A3AE6EF" w14:textId="77777777" w:rsidR="00F406A8" w:rsidRPr="004375E9" w:rsidRDefault="00FB5142" w:rsidP="004375E9">
      <w:pPr>
        <w:pStyle w:val="Textonotapie"/>
        <w:tabs>
          <w:tab w:val="left" w:pos="1021"/>
          <w:tab w:val="left" w:pos="8080"/>
        </w:tabs>
        <w:ind w:left="-284"/>
        <w:jc w:val="both"/>
        <w:rPr>
          <w:sz w:val="24"/>
        </w:rPr>
      </w:pPr>
      <w:r w:rsidRPr="004375E9">
        <w:rPr>
          <w:noProof/>
          <w:lang w:val="es-ES"/>
        </w:rPr>
        <w:drawing>
          <wp:anchor distT="0" distB="0" distL="114300" distR="114300" simplePos="0" relativeHeight="251656704" behindDoc="0" locked="0" layoutInCell="1" allowOverlap="1" wp14:anchorId="50C497B8" wp14:editId="20FD4DAE">
            <wp:simplePos x="0" y="0"/>
            <wp:positionH relativeFrom="column">
              <wp:posOffset>-83986</wp:posOffset>
            </wp:positionH>
            <wp:positionV relativeFrom="paragraph">
              <wp:posOffset>55</wp:posOffset>
            </wp:positionV>
            <wp:extent cx="838200" cy="876300"/>
            <wp:effectExtent l="0" t="0" r="0" b="0"/>
            <wp:wrapTopAndBottom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BA35F8" w14:textId="77777777" w:rsidR="00C35FA3" w:rsidRPr="006A6FB0" w:rsidRDefault="00C35FA3" w:rsidP="004375E9">
      <w:pPr>
        <w:pStyle w:val="Textonotapie"/>
        <w:ind w:right="282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72B52815" w14:textId="77777777" w:rsidR="00C35FA3" w:rsidRPr="006A6FB0" w:rsidRDefault="00067698" w:rsidP="006A6FB0">
      <w:pPr>
        <w:pStyle w:val="Textonotapie"/>
        <w:ind w:left="-142" w:right="282"/>
        <w:jc w:val="center"/>
        <w:rPr>
          <w:rFonts w:ascii="Arial" w:hAnsi="Arial" w:cs="Arial"/>
          <w:b/>
          <w:sz w:val="22"/>
          <w:szCs w:val="22"/>
          <w:u w:val="single"/>
          <w:lang w:val="es-ES"/>
        </w:rPr>
      </w:pPr>
      <w:r w:rsidRPr="006A6FB0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ANEXO </w:t>
      </w:r>
      <w:r w:rsidR="00156B2D" w:rsidRPr="006A6FB0">
        <w:rPr>
          <w:rFonts w:ascii="Arial" w:hAnsi="Arial" w:cs="Arial"/>
          <w:b/>
          <w:sz w:val="22"/>
          <w:szCs w:val="22"/>
          <w:u w:val="single"/>
          <w:lang w:val="es-ES"/>
        </w:rPr>
        <w:t>IX</w:t>
      </w:r>
    </w:p>
    <w:p w14:paraId="2ACFA84A" w14:textId="77777777" w:rsidR="00067698" w:rsidRPr="006A6FB0" w:rsidRDefault="00067698" w:rsidP="00067698">
      <w:pPr>
        <w:pStyle w:val="Standard"/>
        <w:spacing w:before="180"/>
        <w:ind w:left="-142" w:right="900"/>
        <w:jc w:val="center"/>
      </w:pPr>
      <w:r w:rsidRPr="006A6FB0">
        <w:rPr>
          <w:b/>
        </w:rPr>
        <w:t>Solicitud de transmisión definitiva de posibilidades de pesca</w:t>
      </w:r>
    </w:p>
    <w:p w14:paraId="7B77DFB1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</w:p>
    <w:p w14:paraId="40CD8E13" w14:textId="7B05BC0E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  <w:r w:rsidRPr="006A6FB0">
        <w:rPr>
          <w:b/>
          <w:sz w:val="22"/>
          <w:szCs w:val="22"/>
        </w:rPr>
        <w:t>1.</w:t>
      </w:r>
      <w:r w:rsidRPr="006A6FB0">
        <w:rPr>
          <w:b/>
          <w:sz w:val="22"/>
          <w:szCs w:val="22"/>
        </w:rPr>
        <w:tab/>
        <w:t xml:space="preserve">Indicar especie y Stock o </w:t>
      </w:r>
      <w:r w:rsidR="00AC6656">
        <w:rPr>
          <w:b/>
          <w:sz w:val="22"/>
          <w:szCs w:val="22"/>
        </w:rPr>
        <w:t>f</w:t>
      </w:r>
      <w:r w:rsidRPr="006A6FB0">
        <w:rPr>
          <w:b/>
          <w:sz w:val="22"/>
          <w:szCs w:val="22"/>
        </w:rPr>
        <w:t>lota:</w:t>
      </w:r>
    </w:p>
    <w:p w14:paraId="28D043A6" w14:textId="77777777" w:rsidR="00067698" w:rsidRPr="006A6FB0" w:rsidRDefault="00067698" w:rsidP="006A6FB0">
      <w:pPr>
        <w:pStyle w:val="Textbody"/>
        <w:ind w:left="879" w:right="900" w:firstLine="142"/>
        <w:jc w:val="both"/>
        <w:rPr>
          <w:sz w:val="22"/>
          <w:szCs w:val="22"/>
        </w:rPr>
      </w:pPr>
      <w:r w:rsidRPr="006A6FB0">
        <w:rPr>
          <w:sz w:val="22"/>
          <w:szCs w:val="22"/>
        </w:rPr>
        <w:t xml:space="preserve">Especie: </w:t>
      </w:r>
      <w:r w:rsidRPr="006A6FB0">
        <w:rPr>
          <w:sz w:val="22"/>
          <w:szCs w:val="22"/>
        </w:rPr>
        <w:tab/>
      </w:r>
      <w:proofErr w:type="gramStart"/>
      <w:r w:rsidRPr="006A6FB0">
        <w:rPr>
          <w:sz w:val="22"/>
          <w:szCs w:val="22"/>
        </w:rPr>
        <w:t>BFT  □</w:t>
      </w:r>
      <w:proofErr w:type="gramEnd"/>
      <w:r w:rsidRPr="006A6FB0">
        <w:rPr>
          <w:sz w:val="22"/>
          <w:szCs w:val="22"/>
        </w:rPr>
        <w:t xml:space="preserve"> (*)</w:t>
      </w:r>
      <w:r w:rsidRPr="006A6FB0">
        <w:rPr>
          <w:sz w:val="22"/>
          <w:szCs w:val="22"/>
        </w:rPr>
        <w:tab/>
        <w:t>Flota:</w:t>
      </w:r>
    </w:p>
    <w:p w14:paraId="58BFFB7D" w14:textId="77777777" w:rsidR="00067698" w:rsidRPr="006A6FB0" w:rsidRDefault="00067698" w:rsidP="00596F5D">
      <w:pPr>
        <w:pStyle w:val="Textbody"/>
        <w:ind w:left="-142" w:right="900"/>
        <w:jc w:val="both"/>
        <w:rPr>
          <w:sz w:val="22"/>
          <w:szCs w:val="22"/>
        </w:rPr>
      </w:pPr>
      <w:r w:rsidRPr="006A6FB0">
        <w:rPr>
          <w:sz w:val="22"/>
          <w:szCs w:val="22"/>
        </w:rPr>
        <w:tab/>
      </w:r>
      <w:r w:rsidRPr="006A6FB0">
        <w:rPr>
          <w:sz w:val="22"/>
          <w:szCs w:val="22"/>
        </w:rPr>
        <w:tab/>
      </w:r>
    </w:p>
    <w:p w14:paraId="581FCF7D" w14:textId="14116445" w:rsidR="00067698" w:rsidRPr="006A6FB0" w:rsidRDefault="00067698" w:rsidP="006A6FB0">
      <w:pPr>
        <w:pStyle w:val="Textbody"/>
        <w:spacing w:before="4"/>
        <w:ind w:left="-142" w:right="900" w:firstLine="102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 xml:space="preserve">(*) La transmisión de BFT sólo puede ser </w:t>
      </w:r>
      <w:r w:rsidR="00AC6656">
        <w:rPr>
          <w:sz w:val="22"/>
          <w:szCs w:val="22"/>
        </w:rPr>
        <w:t>t</w:t>
      </w:r>
      <w:r w:rsidRPr="006A6FB0">
        <w:rPr>
          <w:sz w:val="22"/>
          <w:szCs w:val="22"/>
        </w:rPr>
        <w:t>otal.</w:t>
      </w:r>
    </w:p>
    <w:p w14:paraId="5767C986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sz w:val="22"/>
          <w:szCs w:val="22"/>
        </w:rPr>
      </w:pPr>
    </w:p>
    <w:p w14:paraId="43AAEEB9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sz w:val="22"/>
          <w:szCs w:val="22"/>
        </w:rPr>
      </w:pPr>
    </w:p>
    <w:p w14:paraId="0F950F45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b/>
          <w:sz w:val="22"/>
          <w:szCs w:val="22"/>
        </w:rPr>
      </w:pPr>
      <w:r w:rsidRPr="006A6FB0">
        <w:rPr>
          <w:b/>
          <w:sz w:val="22"/>
          <w:szCs w:val="22"/>
        </w:rPr>
        <w:t>2.</w:t>
      </w:r>
      <w:r w:rsidRPr="006A6FB0">
        <w:rPr>
          <w:b/>
          <w:sz w:val="22"/>
          <w:szCs w:val="22"/>
        </w:rPr>
        <w:tab/>
        <w:t>D</w:t>
      </w:r>
      <w:r w:rsidR="006A6FB0">
        <w:rPr>
          <w:b/>
          <w:sz w:val="22"/>
          <w:szCs w:val="22"/>
        </w:rPr>
        <w:t>atos de los buques/almadrabas que participan en la transmisión</w:t>
      </w:r>
    </w:p>
    <w:p w14:paraId="6477784C" w14:textId="77777777" w:rsidR="00067698" w:rsidRPr="006A6FB0" w:rsidRDefault="00067698" w:rsidP="00067698">
      <w:pPr>
        <w:pStyle w:val="Textbody"/>
        <w:spacing w:before="4"/>
        <w:ind w:left="-142" w:right="900"/>
        <w:jc w:val="both"/>
        <w:rPr>
          <w:b/>
          <w:sz w:val="22"/>
          <w:szCs w:val="22"/>
        </w:rPr>
      </w:pPr>
    </w:p>
    <w:p w14:paraId="564ED838" w14:textId="77777777" w:rsidR="00067698" w:rsidRPr="006A6FB0" w:rsidRDefault="00067698" w:rsidP="00067698">
      <w:pPr>
        <w:pStyle w:val="Standard"/>
        <w:spacing w:before="93"/>
        <w:ind w:left="-142" w:right="900"/>
        <w:jc w:val="center"/>
        <w:rPr>
          <w:i/>
        </w:rPr>
      </w:pPr>
      <w:r w:rsidRPr="006A6FB0">
        <w:rPr>
          <w:i/>
        </w:rPr>
        <w:t>Buque/almadraba cedente</w:t>
      </w:r>
    </w:p>
    <w:p w14:paraId="29C9C9AA" w14:textId="77777777" w:rsidR="00067698" w:rsidRPr="006A6FB0" w:rsidRDefault="00067698" w:rsidP="00067698">
      <w:pPr>
        <w:pStyle w:val="Standard"/>
        <w:spacing w:before="93"/>
        <w:ind w:left="-142" w:right="900"/>
        <w:jc w:val="center"/>
      </w:pPr>
    </w:p>
    <w:tbl>
      <w:tblPr>
        <w:tblW w:w="8602" w:type="dxa"/>
        <w:tblInd w:w="59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1"/>
        <w:gridCol w:w="3881"/>
      </w:tblGrid>
      <w:tr w:rsidR="00067698" w:rsidRPr="006A6FB0" w14:paraId="73B0F73C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591F" w14:textId="77777777" w:rsidR="00067698" w:rsidRPr="006A6FB0" w:rsidRDefault="00067698" w:rsidP="006A6FB0">
            <w:pPr>
              <w:pStyle w:val="Textbody"/>
              <w:spacing w:before="18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D659" w14:textId="77777777" w:rsidR="00067698" w:rsidRPr="006A6FB0" w:rsidRDefault="00067698" w:rsidP="00067698">
            <w:pPr>
              <w:pStyle w:val="Textbody"/>
              <w:spacing w:before="18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00D0ADE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B001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Matrícula y folio: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164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16768863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AA4F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Puerto base: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735D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C24996D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EA05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 y apellidos del armador o, en su caso, representante de la empresa armadora: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BA87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3090986C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363436BC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857FB70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96E1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DNI solicitante: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1CFD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20D45A76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D652" w14:textId="77777777" w:rsidR="00067698" w:rsidRPr="006A6FB0" w:rsidRDefault="00067698" w:rsidP="006A6FB0">
            <w:pPr>
              <w:pStyle w:val="Textbody"/>
              <w:spacing w:before="10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postal: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F170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7F3A340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76EA97F4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DAD64A4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2D39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Empresa armadora a la que representa (si procede):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9AB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62B9D1AA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1184B81F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A10C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CIF empresa armadora (si procede):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2F6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793E4166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4319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la empresa armadora (si procede)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D4A7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3B4B17C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460998F8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55C439A5" w14:textId="77777777" w:rsidTr="00161917"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E80E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Cantidad de cuota (en porcentaje) que se transfiere</w:t>
            </w:r>
          </w:p>
          <w:p w14:paraId="4E56409E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(INDICAR los 6 decimales)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DDF0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EE86B4D" w14:textId="77777777" w:rsidTr="00161917">
        <w:trPr>
          <w:trHeight w:val="423"/>
        </w:trPr>
        <w:tc>
          <w:tcPr>
            <w:tcW w:w="4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59A3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correo electrónico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B53B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</w:tbl>
    <w:p w14:paraId="65696520" w14:textId="77777777" w:rsidR="00067698" w:rsidRPr="006A6FB0" w:rsidRDefault="00067698" w:rsidP="00067698">
      <w:pPr>
        <w:pStyle w:val="Standard"/>
        <w:spacing w:before="94"/>
        <w:ind w:left="-142" w:right="900"/>
        <w:jc w:val="both"/>
        <w:rPr>
          <w:i/>
        </w:rPr>
      </w:pPr>
    </w:p>
    <w:p w14:paraId="17597C15" w14:textId="77777777" w:rsidR="00067698" w:rsidRPr="006A6FB0" w:rsidRDefault="00FB5142" w:rsidP="00067698">
      <w:pPr>
        <w:pStyle w:val="Standard"/>
        <w:spacing w:before="94"/>
        <w:ind w:left="-142" w:right="900"/>
        <w:jc w:val="both"/>
        <w:rPr>
          <w:i/>
        </w:rPr>
      </w:pPr>
      <w:r w:rsidRPr="006A6FB0">
        <w:rPr>
          <w:noProof/>
          <w:lang w:bidi="ar-SA"/>
        </w:rPr>
        <mc:AlternateContent>
          <mc:Choice Requires="wps">
            <w:drawing>
              <wp:inline distT="0" distB="0" distL="0" distR="0" wp14:anchorId="3099CBE7" wp14:editId="17301F88">
                <wp:extent cx="4572000" cy="762000"/>
                <wp:effectExtent l="0" t="0" r="19050" b="19050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84588" w14:textId="77777777" w:rsidR="00067698" w:rsidRPr="00B6636E" w:rsidRDefault="00067698" w:rsidP="00067698">
                            <w:pPr>
                              <w:ind w:firstLine="284"/>
                              <w:rPr>
                                <w:sz w:val="22"/>
                              </w:rPr>
                            </w:pPr>
                            <w:r w:rsidRPr="00B6636E">
                              <w:rPr>
                                <w:sz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99CBE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width:5in;height:6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">
                <v:textbox>
                  <w:txbxContent>
                    <w:p w14:paraId="1E484588" w14:textId="77777777" w:rsidR="00067698" w:rsidRPr="00B6636E" w:rsidRDefault="00067698" w:rsidP="00067698">
                      <w:pPr>
                        <w:ind w:firstLine="284"/>
                        <w:rPr>
                          <w:sz w:val="22"/>
                        </w:rPr>
                      </w:pPr>
                      <w:r w:rsidRPr="00B6636E">
                        <w:rPr>
                          <w:sz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F9E3FB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p w14:paraId="33ABF06C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p w14:paraId="663329B6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p w14:paraId="53D41A16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  <w:r w:rsidRPr="006A6FB0">
        <w:rPr>
          <w:i/>
        </w:rPr>
        <w:t>Buque/</w:t>
      </w:r>
      <w:proofErr w:type="gramStart"/>
      <w:r w:rsidRPr="006A6FB0">
        <w:rPr>
          <w:i/>
        </w:rPr>
        <w:t>almadraba receptor</w:t>
      </w:r>
      <w:proofErr w:type="gramEnd"/>
    </w:p>
    <w:p w14:paraId="0AF99836" w14:textId="77777777" w:rsidR="00067698" w:rsidRPr="006A6FB0" w:rsidRDefault="00067698" w:rsidP="00067698">
      <w:pPr>
        <w:pStyle w:val="Standard"/>
        <w:spacing w:before="94"/>
        <w:ind w:left="-142" w:right="900"/>
        <w:jc w:val="center"/>
        <w:rPr>
          <w:i/>
        </w:rPr>
      </w:pPr>
    </w:p>
    <w:tbl>
      <w:tblPr>
        <w:tblW w:w="8505" w:type="dxa"/>
        <w:tblInd w:w="59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9"/>
        <w:gridCol w:w="3586"/>
      </w:tblGrid>
      <w:tr w:rsidR="00067698" w:rsidRPr="006A6FB0" w14:paraId="3CB82BC6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F768" w14:textId="77777777" w:rsidR="00067698" w:rsidRPr="006A6FB0" w:rsidRDefault="00067698" w:rsidP="006A6FB0">
            <w:pPr>
              <w:pStyle w:val="Textbody"/>
              <w:spacing w:before="18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01591" w14:textId="77777777" w:rsidR="00067698" w:rsidRPr="006A6FB0" w:rsidRDefault="00067698" w:rsidP="00067698">
            <w:pPr>
              <w:pStyle w:val="Textbody"/>
              <w:spacing w:before="18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EA0ACD3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2B71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Matrícula y folio: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33FBB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5AAA33AA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2C8FE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Puerto base: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8487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2041108D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EE14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Nombre y apellidos del armador o, en su caso, representante de la empresa armadora: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4FA2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1479AF94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1B517D4F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4C5EF30A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A452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DNI solicitante: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D958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6A61925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99F3" w14:textId="77777777" w:rsidR="00067698" w:rsidRPr="006A6FB0" w:rsidRDefault="00067698" w:rsidP="006A6FB0">
            <w:pPr>
              <w:pStyle w:val="Textbody"/>
              <w:spacing w:before="10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postal: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FEE1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4532E477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4C738445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272DB32C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5E42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Empresa armadora a la que representa (si procede):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DE3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9AC044D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3E57BF83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777A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CIF empresa armadora (si procede):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74AA6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6DD41698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CC12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la empresa armadora (si procede)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3B352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3131008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  <w:p w14:paraId="0D5AC213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0B4694D9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C5E8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Cantidad de cuota (en porcentaje) que se recibe</w:t>
            </w:r>
          </w:p>
          <w:p w14:paraId="007C411B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(INDICAR los 6 decimales)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A6AF9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  <w:tr w:rsidR="00067698" w:rsidRPr="006A6FB0" w14:paraId="379532E4" w14:textId="77777777" w:rsidTr="00161917"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053A" w14:textId="77777777" w:rsidR="00067698" w:rsidRPr="006A6FB0" w:rsidRDefault="00067698" w:rsidP="006A6FB0">
            <w:pPr>
              <w:pStyle w:val="Textbody"/>
              <w:spacing w:before="10"/>
              <w:jc w:val="both"/>
              <w:rPr>
                <w:sz w:val="22"/>
                <w:szCs w:val="22"/>
              </w:rPr>
            </w:pPr>
            <w:r w:rsidRPr="006A6FB0">
              <w:rPr>
                <w:sz w:val="22"/>
                <w:szCs w:val="22"/>
              </w:rPr>
              <w:t>Dirección de correo electrónico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44FC" w14:textId="77777777" w:rsidR="00067698" w:rsidRPr="006A6FB0" w:rsidRDefault="00067698" w:rsidP="00067698">
            <w:pPr>
              <w:pStyle w:val="Textbody"/>
              <w:spacing w:before="10"/>
              <w:ind w:left="-142"/>
              <w:jc w:val="both"/>
              <w:rPr>
                <w:sz w:val="22"/>
                <w:szCs w:val="22"/>
              </w:rPr>
            </w:pPr>
          </w:p>
        </w:tc>
      </w:tr>
    </w:tbl>
    <w:p w14:paraId="71CE2945" w14:textId="77777777" w:rsidR="00067698" w:rsidRPr="006A6FB0" w:rsidRDefault="00067698" w:rsidP="00067698">
      <w:pPr>
        <w:pStyle w:val="Textbody"/>
        <w:ind w:left="-142" w:right="900"/>
        <w:jc w:val="both"/>
        <w:rPr>
          <w:sz w:val="22"/>
          <w:szCs w:val="22"/>
        </w:rPr>
      </w:pPr>
    </w:p>
    <w:p w14:paraId="0D12311C" w14:textId="77777777" w:rsidR="00067698" w:rsidRPr="006A6FB0" w:rsidRDefault="00FB5142" w:rsidP="00067698">
      <w:pPr>
        <w:pStyle w:val="Textbody"/>
        <w:spacing w:before="3"/>
        <w:ind w:left="-142" w:right="900"/>
        <w:jc w:val="both"/>
        <w:rPr>
          <w:sz w:val="22"/>
          <w:szCs w:val="22"/>
        </w:rPr>
      </w:pPr>
      <w:r w:rsidRPr="006A6FB0">
        <w:rPr>
          <w:noProof/>
          <w:sz w:val="22"/>
          <w:szCs w:val="22"/>
          <w:lang w:bidi="ar-SA"/>
        </w:rPr>
        <mc:AlternateContent>
          <mc:Choice Requires="wps">
            <w:drawing>
              <wp:inline distT="0" distB="0" distL="0" distR="0" wp14:anchorId="2C366A3E" wp14:editId="3E968B17">
                <wp:extent cx="4572000" cy="762000"/>
                <wp:effectExtent l="0" t="0" r="19050" b="19050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50D2D" w14:textId="77777777" w:rsidR="00067698" w:rsidRPr="00B6636E" w:rsidRDefault="00067698" w:rsidP="00067698">
                            <w:pPr>
                              <w:ind w:firstLine="284"/>
                              <w:rPr>
                                <w:sz w:val="22"/>
                              </w:rPr>
                            </w:pPr>
                            <w:r w:rsidRPr="00B6636E">
                              <w:rPr>
                                <w:sz w:val="22"/>
                              </w:rPr>
                              <w:t>Firma del armador o representante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366A3E" id="_x0000_s1027" type="#_x0000_t202" style="width:5in;height:6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">
                <v:textbox>
                  <w:txbxContent>
                    <w:p w14:paraId="00550D2D" w14:textId="77777777" w:rsidR="00067698" w:rsidRPr="00B6636E" w:rsidRDefault="00067698" w:rsidP="00067698">
                      <w:pPr>
                        <w:ind w:firstLine="284"/>
                        <w:rPr>
                          <w:sz w:val="22"/>
                        </w:rPr>
                      </w:pPr>
                      <w:r w:rsidRPr="00B6636E">
                        <w:rPr>
                          <w:sz w:val="22"/>
                        </w:rPr>
                        <w:t>Firma del armador o representante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F2A829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</w:p>
    <w:p w14:paraId="3129EE15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b/>
          <w:sz w:val="22"/>
          <w:szCs w:val="22"/>
        </w:rPr>
      </w:pPr>
      <w:r w:rsidRPr="006A6FB0">
        <w:rPr>
          <w:b/>
          <w:sz w:val="22"/>
          <w:szCs w:val="22"/>
        </w:rPr>
        <w:t>En caso de que haya más buques/</w:t>
      </w:r>
      <w:proofErr w:type="gramStart"/>
      <w:r w:rsidRPr="006A6FB0">
        <w:rPr>
          <w:b/>
          <w:sz w:val="22"/>
          <w:szCs w:val="22"/>
        </w:rPr>
        <w:t>almadrabas receptores</w:t>
      </w:r>
      <w:proofErr w:type="gramEnd"/>
      <w:r w:rsidRPr="006A6FB0">
        <w:rPr>
          <w:b/>
          <w:sz w:val="22"/>
          <w:szCs w:val="22"/>
        </w:rPr>
        <w:t>, incluir tantas tablas como buques/almadrabas receptores de cuota haya.</w:t>
      </w:r>
    </w:p>
    <w:p w14:paraId="309F7685" w14:textId="77777777" w:rsidR="00067698" w:rsidRPr="006A6FB0" w:rsidRDefault="00067698" w:rsidP="00067698">
      <w:pPr>
        <w:pStyle w:val="Textbody"/>
        <w:spacing w:before="3"/>
        <w:ind w:left="-142" w:right="900"/>
        <w:jc w:val="both"/>
        <w:rPr>
          <w:sz w:val="22"/>
          <w:szCs w:val="22"/>
        </w:rPr>
      </w:pPr>
    </w:p>
    <w:p w14:paraId="70928C74" w14:textId="77777777" w:rsidR="00067698" w:rsidRPr="006A6FB0" w:rsidRDefault="00067698" w:rsidP="00067698">
      <w:pPr>
        <w:pStyle w:val="Textbody"/>
        <w:ind w:left="-142" w:right="900"/>
        <w:jc w:val="both"/>
        <w:rPr>
          <w:sz w:val="22"/>
          <w:szCs w:val="22"/>
        </w:rPr>
      </w:pPr>
      <w:r w:rsidRPr="006A6FB0">
        <w:rPr>
          <w:sz w:val="22"/>
          <w:szCs w:val="22"/>
        </w:rPr>
        <w:t xml:space="preserve">En ___________, a _________ </w:t>
      </w:r>
      <w:proofErr w:type="spellStart"/>
      <w:r w:rsidRPr="006A6FB0">
        <w:rPr>
          <w:sz w:val="22"/>
          <w:szCs w:val="22"/>
        </w:rPr>
        <w:t>de</w:t>
      </w:r>
      <w:proofErr w:type="spellEnd"/>
      <w:r w:rsidRPr="006A6FB0">
        <w:rPr>
          <w:sz w:val="22"/>
          <w:szCs w:val="22"/>
        </w:rPr>
        <w:t xml:space="preserve"> _________ </w:t>
      </w:r>
      <w:proofErr w:type="spellStart"/>
      <w:r w:rsidRPr="006A6FB0">
        <w:rPr>
          <w:sz w:val="22"/>
          <w:szCs w:val="22"/>
        </w:rPr>
        <w:t>de</w:t>
      </w:r>
      <w:proofErr w:type="spellEnd"/>
      <w:r w:rsidRPr="006A6FB0">
        <w:rPr>
          <w:sz w:val="22"/>
          <w:szCs w:val="22"/>
        </w:rPr>
        <w:t xml:space="preserve"> 20_________</w:t>
      </w:r>
    </w:p>
    <w:p w14:paraId="41232A90" w14:textId="77777777" w:rsidR="00067698" w:rsidRPr="006A6FB0" w:rsidRDefault="00067698" w:rsidP="00067698">
      <w:pPr>
        <w:pStyle w:val="Textbody"/>
        <w:spacing w:before="6"/>
        <w:ind w:left="-142" w:right="900"/>
        <w:jc w:val="both"/>
        <w:rPr>
          <w:sz w:val="22"/>
          <w:szCs w:val="22"/>
        </w:rPr>
      </w:pPr>
    </w:p>
    <w:tbl>
      <w:tblPr>
        <w:tblW w:w="8570" w:type="dxa"/>
        <w:tblInd w:w="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0"/>
      </w:tblGrid>
      <w:tr w:rsidR="00067698" w:rsidRPr="006A6FB0" w14:paraId="7E4E0F53" w14:textId="77777777" w:rsidTr="00161917">
        <w:trPr>
          <w:trHeight w:val="3260"/>
        </w:trPr>
        <w:tc>
          <w:tcPr>
            <w:tcW w:w="8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A9DB" w14:textId="77777777" w:rsidR="00067698" w:rsidRPr="006A6FB0" w:rsidRDefault="00067698" w:rsidP="006A6FB0">
            <w:pPr>
              <w:autoSpaceDE w:val="0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A6FB0">
              <w:rPr>
                <w:rFonts w:ascii="Arial" w:hAnsi="Arial" w:cs="Arial"/>
                <w:sz w:val="22"/>
                <w:szCs w:val="22"/>
                <w:lang w:val="es-ES"/>
              </w:rPr>
              <w:t xml:space="preserve">                   Autorizo al Ministerio de Agricultura, Pesca y Alimentación a consultar telemáticamente los datos referidos a mi persona relacionados exclusivamente con el Documento Nacional de Identidad, o en su defecto fotocopia compulsada del citado documento. (Sistema de Verificación de Datos de Identidad establecido en la Orden PRE/3949/2006, de 26 de diciembre)</w:t>
            </w:r>
          </w:p>
          <w:p w14:paraId="029524B5" w14:textId="77777777" w:rsidR="006A6FB0" w:rsidRDefault="00067698" w:rsidP="006A6FB0">
            <w:pPr>
              <w:pStyle w:val="Prrafodelista"/>
            </w:pPr>
            <w:r w:rsidRPr="006A6FB0">
              <w:t xml:space="preserve">                                                                     </w:t>
            </w:r>
            <w:r w:rsidR="006A6FB0">
              <w:t xml:space="preserve">        </w:t>
            </w:r>
          </w:p>
          <w:p w14:paraId="2EADE7D5" w14:textId="77777777" w:rsidR="006A6FB0" w:rsidRDefault="006A6FB0" w:rsidP="006A6FB0">
            <w:pPr>
              <w:pStyle w:val="Prrafodelista"/>
            </w:pPr>
          </w:p>
          <w:p w14:paraId="60A39312" w14:textId="77777777" w:rsidR="00067698" w:rsidRPr="006A6FB0" w:rsidRDefault="00067698" w:rsidP="006A6FB0">
            <w:pPr>
              <w:pStyle w:val="Prrafodelista"/>
              <w:jc w:val="right"/>
            </w:pPr>
            <w:r w:rsidRPr="006A6FB0">
              <w:t xml:space="preserve"> Firma de todos los armadores o responsables</w:t>
            </w:r>
          </w:p>
        </w:tc>
      </w:tr>
    </w:tbl>
    <w:p w14:paraId="13AED1AD" w14:textId="77777777" w:rsidR="00067698" w:rsidRPr="006A6FB0" w:rsidRDefault="00067698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34AE8A54" w14:textId="77777777" w:rsidR="00596F5D" w:rsidRPr="006A6FB0" w:rsidRDefault="00596F5D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26FD8000" w14:textId="77777777" w:rsidR="00596F5D" w:rsidRPr="006A6FB0" w:rsidRDefault="00596F5D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66243E6A" w14:textId="77777777" w:rsidR="00596F5D" w:rsidRPr="006A6FB0" w:rsidRDefault="00596F5D" w:rsidP="00067698">
      <w:pPr>
        <w:pStyle w:val="Textbody"/>
        <w:spacing w:before="28"/>
        <w:ind w:left="-142" w:right="900"/>
        <w:jc w:val="both"/>
        <w:rPr>
          <w:b/>
          <w:sz w:val="22"/>
          <w:szCs w:val="22"/>
          <w:u w:val="single"/>
        </w:rPr>
      </w:pPr>
    </w:p>
    <w:p w14:paraId="177B4E1D" w14:textId="77777777" w:rsidR="00067698" w:rsidRPr="006A6FB0" w:rsidRDefault="00067698" w:rsidP="00067698">
      <w:pPr>
        <w:pStyle w:val="Textbody"/>
        <w:spacing w:before="28"/>
        <w:ind w:left="-142" w:right="900"/>
        <w:rPr>
          <w:b/>
          <w:i/>
          <w:sz w:val="22"/>
          <w:szCs w:val="22"/>
        </w:rPr>
      </w:pPr>
      <w:r w:rsidRPr="006A6FB0">
        <w:rPr>
          <w:b/>
          <w:i/>
          <w:sz w:val="22"/>
          <w:szCs w:val="22"/>
        </w:rPr>
        <w:lastRenderedPageBreak/>
        <w:t>3.</w:t>
      </w:r>
      <w:r w:rsidRPr="006A6FB0">
        <w:rPr>
          <w:b/>
          <w:i/>
          <w:sz w:val="22"/>
          <w:szCs w:val="22"/>
        </w:rPr>
        <w:tab/>
        <w:t>INFORMACIÓN SOBRE PROTECCIÓN DE DATOS</w:t>
      </w:r>
    </w:p>
    <w:p w14:paraId="70706DB2" w14:textId="77777777" w:rsidR="00067698" w:rsidRPr="006A6FB0" w:rsidRDefault="00067698" w:rsidP="00067698">
      <w:pPr>
        <w:pStyle w:val="Textbody"/>
        <w:spacing w:before="28"/>
        <w:ind w:left="-142" w:right="900"/>
        <w:rPr>
          <w:i/>
          <w:sz w:val="22"/>
          <w:szCs w:val="22"/>
        </w:rPr>
      </w:pPr>
    </w:p>
    <w:p w14:paraId="242D4A97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>El Ministerio de Ministerio de Agricultura,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(UE) 2016/679 General de Protección de Datos (RGPD) y de la normativa nacional vigente en la materia.</w:t>
      </w:r>
    </w:p>
    <w:p w14:paraId="78933F52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Por este motivo, le ofrecemos a continuación </w:t>
      </w:r>
      <w:r w:rsidRPr="006A6FB0">
        <w:rPr>
          <w:b/>
          <w:bCs/>
          <w:i/>
          <w:sz w:val="22"/>
          <w:szCs w:val="22"/>
        </w:rPr>
        <w:t>información sobre la política de protección</w:t>
      </w:r>
      <w:r w:rsidRPr="006A6FB0">
        <w:rPr>
          <w:i/>
          <w:sz w:val="22"/>
          <w:szCs w:val="22"/>
        </w:rPr>
        <w:t xml:space="preserve"> </w:t>
      </w:r>
      <w:r w:rsidRPr="006A6FB0">
        <w:rPr>
          <w:b/>
          <w:bCs/>
          <w:i/>
          <w:sz w:val="22"/>
          <w:szCs w:val="22"/>
        </w:rPr>
        <w:t>de datos</w:t>
      </w:r>
      <w:r w:rsidRPr="006A6FB0">
        <w:rPr>
          <w:i/>
          <w:sz w:val="22"/>
          <w:szCs w:val="22"/>
        </w:rPr>
        <w:t xml:space="preserve"> aplicada al tratamiento de los datos personales derivado del procedimiento de gestiones conjuntas.</w:t>
      </w:r>
    </w:p>
    <w:p w14:paraId="43F11D08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</w:p>
    <w:p w14:paraId="13F399A5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b/>
          <w:i/>
          <w:sz w:val="22"/>
          <w:szCs w:val="22"/>
        </w:rPr>
        <w:t>1</w:t>
      </w:r>
      <w:r w:rsidRPr="006A6FB0">
        <w:rPr>
          <w:i/>
          <w:sz w:val="22"/>
          <w:szCs w:val="22"/>
        </w:rPr>
        <w:t xml:space="preserve">. </w:t>
      </w:r>
      <w:r w:rsidRPr="006A6FB0">
        <w:rPr>
          <w:b/>
          <w:bCs/>
          <w:i/>
          <w:sz w:val="22"/>
          <w:szCs w:val="22"/>
        </w:rPr>
        <w:t>Responsable del tratamiento</w:t>
      </w:r>
      <w:r w:rsidRPr="006A6FB0">
        <w:rPr>
          <w:i/>
          <w:sz w:val="22"/>
          <w:szCs w:val="22"/>
        </w:rPr>
        <w:t>: Ministerio de Agricultura, Pesca y Alimentación</w:t>
      </w:r>
    </w:p>
    <w:p w14:paraId="035A0B56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>Secretaría General de Pesca – Subdirección General de Acuerdos y ORP</w:t>
      </w:r>
    </w:p>
    <w:p w14:paraId="3071A528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Teléfono: </w:t>
      </w:r>
      <w:r w:rsidRPr="006A6FB0">
        <w:rPr>
          <w:i/>
          <w:color w:val="002060"/>
          <w:sz w:val="22"/>
          <w:szCs w:val="22"/>
        </w:rPr>
        <w:t>91 347 60 40/60 41</w:t>
      </w:r>
    </w:p>
    <w:p w14:paraId="12D9AAE1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Correo: </w:t>
      </w:r>
      <w:hyperlink r:id="rId8" w:history="1">
        <w:r w:rsidRPr="006A6FB0">
          <w:rPr>
            <w:i/>
            <w:sz w:val="22"/>
            <w:szCs w:val="22"/>
          </w:rPr>
          <w:t>orgmulpm@mapa.es</w:t>
        </w:r>
      </w:hyperlink>
    </w:p>
    <w:p w14:paraId="437D27D2" w14:textId="77777777" w:rsidR="00067698" w:rsidRPr="006A6FB0" w:rsidRDefault="00067698" w:rsidP="00067698">
      <w:pPr>
        <w:pStyle w:val="Textbody"/>
        <w:spacing w:before="28"/>
        <w:ind w:left="-142" w:right="-1"/>
        <w:rPr>
          <w:i/>
          <w:sz w:val="22"/>
          <w:szCs w:val="22"/>
        </w:rPr>
      </w:pPr>
      <w:r w:rsidRPr="006A6FB0">
        <w:rPr>
          <w:i/>
          <w:sz w:val="22"/>
          <w:szCs w:val="22"/>
        </w:rPr>
        <w:t xml:space="preserve">Delegado de Protección de datos: </w:t>
      </w:r>
      <w:hyperlink r:id="rId9" w:history="1">
        <w:r w:rsidRPr="006A6FB0">
          <w:rPr>
            <w:rStyle w:val="Hipervnculo"/>
            <w:i/>
            <w:sz w:val="22"/>
            <w:szCs w:val="22"/>
          </w:rPr>
          <w:t>bzn-DPD@mapa.es</w:t>
        </w:r>
      </w:hyperlink>
    </w:p>
    <w:p w14:paraId="336D71F7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>2. Finalidad del tratamiento</w:t>
      </w:r>
      <w:r w:rsidRPr="006A6FB0">
        <w:rPr>
          <w:i/>
          <w:sz w:val="22"/>
          <w:szCs w:val="22"/>
        </w:rPr>
        <w:t>: Los datos personales incorporados serán utilizados exclusivamente para la gestión de las solicitudes de transmisión definitiva de posibilidades de pesca y se conservarán mientras la legislación aplicable obligue a su conservación (Ley 16/1985, de 25 de junio, del Patrimonio Histórico Español).</w:t>
      </w:r>
    </w:p>
    <w:p w14:paraId="08B9DFEF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 xml:space="preserve">3. Legitimación del tratamiento: </w:t>
      </w:r>
      <w:r w:rsidRPr="006A6FB0">
        <w:rPr>
          <w:i/>
          <w:sz w:val="22"/>
          <w:szCs w:val="22"/>
        </w:rPr>
        <w:t>el tratamiento es necesario para el cumplimiento de una obligación legal aplicable al responsable del tratamiento (Ley 3/2001, de 26 de marzo, de Pesca Marítima del Estado).</w:t>
      </w:r>
    </w:p>
    <w:p w14:paraId="5DD08713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>4. Destinatarios de los datos</w:t>
      </w:r>
      <w:r w:rsidRPr="006A6FB0">
        <w:rPr>
          <w:i/>
          <w:sz w:val="22"/>
          <w:szCs w:val="22"/>
        </w:rPr>
        <w:t>: no están previstas cesiones de datos ni transferencias internacionales de datos.</w:t>
      </w:r>
    </w:p>
    <w:p w14:paraId="23DAC709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  <w:r w:rsidRPr="006A6FB0">
        <w:rPr>
          <w:b/>
          <w:bCs/>
          <w:i/>
          <w:sz w:val="22"/>
          <w:szCs w:val="22"/>
        </w:rPr>
        <w:t>5.Derechos sobre el tratamiento de datos</w:t>
      </w:r>
      <w:r w:rsidRPr="006A6FB0">
        <w:rPr>
          <w:i/>
          <w:sz w:val="22"/>
          <w:szCs w:val="22"/>
        </w:rPr>
        <w:t>: Conforme a lo previsto en el RGPD podrá solicitar al Ministerio de Agricultura, Pesca y Alimentación, a través de su sede electrónica (</w:t>
      </w:r>
      <w:proofErr w:type="gramStart"/>
      <w:r w:rsidRPr="006A6FB0">
        <w:rPr>
          <w:rStyle w:val="Internetlink"/>
          <w:i/>
          <w:sz w:val="22"/>
          <w:szCs w:val="22"/>
        </w:rPr>
        <w:t xml:space="preserve">https://sede.mapa.gob.es/portal/site/se </w:t>
      </w:r>
      <w:r w:rsidRPr="006A6FB0">
        <w:rPr>
          <w:i/>
          <w:iCs/>
          <w:sz w:val="22"/>
          <w:szCs w:val="22"/>
        </w:rPr>
        <w:t>)</w:t>
      </w:r>
      <w:proofErr w:type="gramEnd"/>
      <w:r w:rsidRPr="006A6FB0">
        <w:rPr>
          <w:i/>
          <w:sz w:val="22"/>
          <w:szCs w:val="22"/>
        </w:rPr>
        <w:t xml:space="preserve">, el acceso, rectificación y supresión de sus datos personales, la limitación y oposición al tratamiento de sus datos y a no ser objeto de decisiones automatizadas. Asimismo, si considera vulnerados sus derechos, podrá presentar una reclamación de tutela ante la Agencia Española de Protección de Datos </w:t>
      </w:r>
      <w:hyperlink r:id="rId10" w:history="1">
        <w:r w:rsidRPr="006A6FB0">
          <w:rPr>
            <w:rStyle w:val="Internetlink"/>
            <w:i/>
            <w:sz w:val="22"/>
            <w:szCs w:val="22"/>
          </w:rPr>
          <w:t>https://sedeagpd.gob.e</w:t>
        </w:r>
      </w:hyperlink>
      <w:hyperlink r:id="rId11" w:history="1">
        <w:r w:rsidRPr="006A6FB0">
          <w:rPr>
            <w:rStyle w:val="Internetlink"/>
            <w:i/>
            <w:sz w:val="22"/>
            <w:szCs w:val="22"/>
          </w:rPr>
          <w:t>s/</w:t>
        </w:r>
      </w:hyperlink>
    </w:p>
    <w:p w14:paraId="1B1263A9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</w:p>
    <w:p w14:paraId="2B86177F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i/>
          <w:sz w:val="22"/>
          <w:szCs w:val="22"/>
        </w:rPr>
      </w:pPr>
    </w:p>
    <w:p w14:paraId="52403974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</w:p>
    <w:p w14:paraId="04E8FA93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>SECRETARÍA GENERAL DE PESCA</w:t>
      </w:r>
    </w:p>
    <w:p w14:paraId="78E18E4C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>DIRECCIÓN GENERAL DE PESCA SOSTENIBLE</w:t>
      </w:r>
    </w:p>
    <w:p w14:paraId="001D02F5" w14:textId="77777777" w:rsidR="00067698" w:rsidRPr="006A6FB0" w:rsidRDefault="00067698" w:rsidP="00067698">
      <w:pPr>
        <w:pStyle w:val="Textbody"/>
        <w:spacing w:before="28"/>
        <w:ind w:left="-142" w:right="-1"/>
        <w:jc w:val="both"/>
        <w:rPr>
          <w:sz w:val="22"/>
          <w:szCs w:val="22"/>
        </w:rPr>
      </w:pPr>
      <w:r w:rsidRPr="006A6FB0">
        <w:rPr>
          <w:sz w:val="22"/>
          <w:szCs w:val="22"/>
        </w:rPr>
        <w:t>C/ Velázquez, 144. 28006 MADRID</w:t>
      </w:r>
    </w:p>
    <w:p w14:paraId="74072287" w14:textId="77777777" w:rsidR="00D62337" w:rsidRPr="006A6FB0" w:rsidRDefault="00D62337" w:rsidP="00067698">
      <w:pPr>
        <w:rPr>
          <w:rFonts w:ascii="Arial" w:hAnsi="Arial" w:cs="Arial"/>
          <w:sz w:val="22"/>
          <w:szCs w:val="22"/>
          <w:lang w:val="es-ES"/>
        </w:rPr>
      </w:pPr>
    </w:p>
    <w:sectPr w:rsidR="00D62337" w:rsidRPr="006A6FB0" w:rsidSect="003B01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992" w:right="1416" w:bottom="851" w:left="1134" w:header="289" w:footer="1010" w:gutter="0"/>
      <w:cols w:space="720" w:equalWidth="0">
        <w:col w:w="9356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B0B3B" w14:textId="77777777" w:rsidR="003B01AC" w:rsidRDefault="003B01AC">
      <w:r>
        <w:separator/>
      </w:r>
    </w:p>
  </w:endnote>
  <w:endnote w:type="continuationSeparator" w:id="0">
    <w:p w14:paraId="40F7F9BA" w14:textId="77777777" w:rsidR="003B01AC" w:rsidRDefault="003B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E3CA" w14:textId="77777777" w:rsidR="00AD475F" w:rsidRDefault="00AD47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3EC994C" w14:textId="77777777" w:rsidR="00AD475F" w:rsidRDefault="00AD47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68"/>
      <w:gridCol w:w="160"/>
    </w:tblGrid>
    <w:tr w:rsidR="00AD475F" w14:paraId="6054201A" w14:textId="77777777">
      <w:tc>
        <w:tcPr>
          <w:tcW w:w="10468" w:type="dxa"/>
        </w:tcPr>
        <w:p w14:paraId="004C8A26" w14:textId="77777777" w:rsidR="00AD475F" w:rsidRDefault="00AD475F">
          <w:pPr>
            <w:pStyle w:val="Piedepgina"/>
            <w:ind w:left="8504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   </w:t>
          </w:r>
        </w:p>
      </w:tc>
      <w:tc>
        <w:tcPr>
          <w:tcW w:w="160" w:type="dxa"/>
        </w:tcPr>
        <w:p w14:paraId="135C8B2E" w14:textId="77777777" w:rsidR="00AD475F" w:rsidRDefault="00AD475F">
          <w:pPr>
            <w:pStyle w:val="Piedepgina"/>
            <w:jc w:val="right"/>
            <w:rPr>
              <w:rFonts w:ascii="Gill Sans MT" w:hAnsi="Gill Sans MT"/>
              <w:sz w:val="14"/>
            </w:rPr>
          </w:pPr>
        </w:p>
      </w:tc>
    </w:tr>
  </w:tbl>
  <w:p w14:paraId="16607D17" w14:textId="77777777" w:rsidR="00AD475F" w:rsidRDefault="00AD475F">
    <w:pPr>
      <w:pStyle w:val="Piedepgina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AD475F" w14:paraId="407B5EDD" w14:textId="77777777" w:rsidTr="00601CD7">
      <w:trPr>
        <w:trHeight w:val="709"/>
      </w:trPr>
      <w:tc>
        <w:tcPr>
          <w:tcW w:w="8434" w:type="dxa"/>
          <w:vAlign w:val="bottom"/>
        </w:tcPr>
        <w:p w14:paraId="3E322B5D" w14:textId="77777777" w:rsidR="00241368" w:rsidRDefault="00241368" w:rsidP="009D0E55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Cesión Definitiva: </w:t>
          </w:r>
          <w:r w:rsidR="004375E9">
            <w:t xml:space="preserve"> </w:t>
          </w:r>
          <w:r w:rsidR="009D0E55">
            <w:rPr>
              <w:rFonts w:ascii="Gill Sans MT" w:hAnsi="Gill Sans MT"/>
              <w:sz w:val="14"/>
            </w:rPr>
            <w:t>orgmulpm@mapa.es</w:t>
          </w:r>
        </w:p>
      </w:tc>
      <w:tc>
        <w:tcPr>
          <w:tcW w:w="2289" w:type="dxa"/>
        </w:tcPr>
        <w:p w14:paraId="25B67178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Velázquez </w:t>
          </w:r>
          <w:r w:rsidR="00415752">
            <w:rPr>
              <w:rFonts w:ascii="Gill Sans MT" w:hAnsi="Gill Sans MT"/>
              <w:sz w:val="14"/>
            </w:rPr>
            <w:t>144</w:t>
          </w:r>
        </w:p>
        <w:p w14:paraId="632BC489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28002 MADRID</w:t>
          </w:r>
        </w:p>
        <w:p w14:paraId="211FA199" w14:textId="77777777" w:rsidR="00AD475F" w:rsidRDefault="009D0E55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TEL: 91 347 60 40</w:t>
          </w:r>
        </w:p>
        <w:p w14:paraId="55873EA7" w14:textId="77777777" w:rsidR="00AD475F" w:rsidRDefault="00AD475F" w:rsidP="004375E9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</w:p>
      </w:tc>
    </w:tr>
  </w:tbl>
  <w:p w14:paraId="57F32817" w14:textId="77777777" w:rsidR="00AD475F" w:rsidRDefault="00FB5142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6525CCE" wp14:editId="60BF19A9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1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0F16B1" id="Rectangle 37" o:spid="_x0000_s1026" style="position:absolute;margin-left:375.7pt;margin-top:-17.1pt;width:113.3pt;height: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BVMPTe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419B" w14:textId="77777777" w:rsidR="003B01AC" w:rsidRDefault="003B01AC">
      <w:r>
        <w:separator/>
      </w:r>
    </w:p>
  </w:footnote>
  <w:footnote w:type="continuationSeparator" w:id="0">
    <w:p w14:paraId="2ED4F614" w14:textId="77777777" w:rsidR="003B01AC" w:rsidRDefault="003B0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D3FC0" w14:textId="77777777" w:rsidR="00AD475F" w:rsidRDefault="00AD47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ED3564E" w14:textId="77777777" w:rsidR="00AD475F" w:rsidRDefault="00AD475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1B20" w14:textId="77777777" w:rsidR="00AD475F" w:rsidRDefault="00FB5142">
    <w:pPr>
      <w:pStyle w:val="Encabezado"/>
      <w:tabs>
        <w:tab w:val="clear" w:pos="8504"/>
      </w:tabs>
      <w:ind w:right="-87"/>
      <w:jc w:val="right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7B7D32" wp14:editId="047EAAE7">
              <wp:simplePos x="0" y="0"/>
              <wp:positionH relativeFrom="column">
                <wp:posOffset>6041390</wp:posOffset>
              </wp:positionH>
              <wp:positionV relativeFrom="paragraph">
                <wp:posOffset>823595</wp:posOffset>
              </wp:positionV>
              <wp:extent cx="868680" cy="0"/>
              <wp:effectExtent l="0" t="0" r="0" b="0"/>
              <wp:wrapNone/>
              <wp:docPr id="2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8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C901E9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pt,64.85pt" to="544.1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H8EQ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" o:allowincell="f"/>
          </w:pict>
        </mc:Fallback>
      </mc:AlternateContent>
    </w:r>
    <w:r>
      <w:rPr>
        <w:noProof/>
        <w:lang w:val="es-ES"/>
      </w:rPr>
      <w:drawing>
        <wp:inline distT="0" distB="0" distL="0" distR="0" wp14:anchorId="0A6F1B31" wp14:editId="6372CDE9">
          <wp:extent cx="835025" cy="874395"/>
          <wp:effectExtent l="0" t="0" r="3175" b="190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002B" w14:textId="77777777" w:rsidR="00AD475F" w:rsidRDefault="00AD475F">
    <w:pPr>
      <w:ind w:right="-1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F92D34"/>
    <w:multiLevelType w:val="hybridMultilevel"/>
    <w:tmpl w:val="A94A315C"/>
    <w:lvl w:ilvl="0" w:tplc="BA280EE6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7C16D48"/>
    <w:multiLevelType w:val="hybridMultilevel"/>
    <w:tmpl w:val="97922654"/>
    <w:lvl w:ilvl="0" w:tplc="A0DE05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C268FE"/>
    <w:multiLevelType w:val="hybridMultilevel"/>
    <w:tmpl w:val="C73E4E6A"/>
    <w:lvl w:ilvl="0" w:tplc="BCA23B8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C6259A4"/>
    <w:multiLevelType w:val="hybridMultilevel"/>
    <w:tmpl w:val="2092C88A"/>
    <w:lvl w:ilvl="0" w:tplc="34DEB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9260096"/>
    <w:multiLevelType w:val="hybridMultilevel"/>
    <w:tmpl w:val="32BCDE0E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82964027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140476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 w16cid:durableId="264994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91702667">
    <w:abstractNumId w:val="18"/>
  </w:num>
  <w:num w:numId="5" w16cid:durableId="407115267">
    <w:abstractNumId w:val="20"/>
  </w:num>
  <w:num w:numId="6" w16cid:durableId="864830095">
    <w:abstractNumId w:val="2"/>
  </w:num>
  <w:num w:numId="7" w16cid:durableId="492110101">
    <w:abstractNumId w:val="15"/>
  </w:num>
  <w:num w:numId="8" w16cid:durableId="847914969">
    <w:abstractNumId w:val="23"/>
  </w:num>
  <w:num w:numId="9" w16cid:durableId="1635596575">
    <w:abstractNumId w:val="3"/>
  </w:num>
  <w:num w:numId="10" w16cid:durableId="1476878068">
    <w:abstractNumId w:val="4"/>
  </w:num>
  <w:num w:numId="11" w16cid:durableId="1165629170">
    <w:abstractNumId w:val="17"/>
  </w:num>
  <w:num w:numId="12" w16cid:durableId="84958307">
    <w:abstractNumId w:val="12"/>
  </w:num>
  <w:num w:numId="13" w16cid:durableId="903685078">
    <w:abstractNumId w:val="7"/>
  </w:num>
  <w:num w:numId="14" w16cid:durableId="1398674060">
    <w:abstractNumId w:val="21"/>
  </w:num>
  <w:num w:numId="15" w16cid:durableId="1303267590">
    <w:abstractNumId w:val="1"/>
  </w:num>
  <w:num w:numId="16" w16cid:durableId="1143230372">
    <w:abstractNumId w:val="9"/>
  </w:num>
  <w:num w:numId="17" w16cid:durableId="1656953090">
    <w:abstractNumId w:val="16"/>
  </w:num>
  <w:num w:numId="18" w16cid:durableId="767625903">
    <w:abstractNumId w:val="5"/>
  </w:num>
  <w:num w:numId="19" w16cid:durableId="1668903294">
    <w:abstractNumId w:val="10"/>
  </w:num>
  <w:num w:numId="20" w16cid:durableId="1229608802">
    <w:abstractNumId w:val="14"/>
  </w:num>
  <w:num w:numId="21" w16cid:durableId="1124470430">
    <w:abstractNumId w:val="13"/>
  </w:num>
  <w:num w:numId="22" w16cid:durableId="1205631949">
    <w:abstractNumId w:val="19"/>
  </w:num>
  <w:num w:numId="23" w16cid:durableId="1367606217">
    <w:abstractNumId w:val="6"/>
  </w:num>
  <w:num w:numId="24" w16cid:durableId="251280460">
    <w:abstractNumId w:val="22"/>
  </w:num>
  <w:num w:numId="25" w16cid:durableId="586889367">
    <w:abstractNumId w:val="8"/>
  </w:num>
  <w:num w:numId="26" w16cid:durableId="11613873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12"/>
    <w:rsid w:val="00005BB2"/>
    <w:rsid w:val="00015001"/>
    <w:rsid w:val="00023133"/>
    <w:rsid w:val="00026281"/>
    <w:rsid w:val="00027BD2"/>
    <w:rsid w:val="00043D74"/>
    <w:rsid w:val="00043E69"/>
    <w:rsid w:val="00067698"/>
    <w:rsid w:val="000D7338"/>
    <w:rsid w:val="00142284"/>
    <w:rsid w:val="00153ACF"/>
    <w:rsid w:val="00156B2D"/>
    <w:rsid w:val="00161917"/>
    <w:rsid w:val="001A501D"/>
    <w:rsid w:val="001B0C78"/>
    <w:rsid w:val="00200712"/>
    <w:rsid w:val="00201147"/>
    <w:rsid w:val="002124C5"/>
    <w:rsid w:val="0022680C"/>
    <w:rsid w:val="00235647"/>
    <w:rsid w:val="00241368"/>
    <w:rsid w:val="00264D59"/>
    <w:rsid w:val="002C1BBE"/>
    <w:rsid w:val="002E1438"/>
    <w:rsid w:val="002E2399"/>
    <w:rsid w:val="002E3BBE"/>
    <w:rsid w:val="002F2646"/>
    <w:rsid w:val="002F2CC6"/>
    <w:rsid w:val="002F3E66"/>
    <w:rsid w:val="002F77B6"/>
    <w:rsid w:val="002F797C"/>
    <w:rsid w:val="00346C31"/>
    <w:rsid w:val="00387626"/>
    <w:rsid w:val="003B01AC"/>
    <w:rsid w:val="003B7727"/>
    <w:rsid w:val="003C470C"/>
    <w:rsid w:val="003C5A29"/>
    <w:rsid w:val="003C5E47"/>
    <w:rsid w:val="003F0952"/>
    <w:rsid w:val="00415752"/>
    <w:rsid w:val="00432DEA"/>
    <w:rsid w:val="004375E9"/>
    <w:rsid w:val="004428DE"/>
    <w:rsid w:val="004B78D6"/>
    <w:rsid w:val="004D592B"/>
    <w:rsid w:val="004E6F7A"/>
    <w:rsid w:val="00572F03"/>
    <w:rsid w:val="00576E3F"/>
    <w:rsid w:val="005937E6"/>
    <w:rsid w:val="00596F5D"/>
    <w:rsid w:val="005A444B"/>
    <w:rsid w:val="005D2226"/>
    <w:rsid w:val="00601CD7"/>
    <w:rsid w:val="006028CA"/>
    <w:rsid w:val="00651614"/>
    <w:rsid w:val="006644A7"/>
    <w:rsid w:val="006975CE"/>
    <w:rsid w:val="006976C5"/>
    <w:rsid w:val="006A0C1D"/>
    <w:rsid w:val="006A6FB0"/>
    <w:rsid w:val="006D1DDF"/>
    <w:rsid w:val="006E6AA0"/>
    <w:rsid w:val="0070443E"/>
    <w:rsid w:val="00750BD5"/>
    <w:rsid w:val="00753D58"/>
    <w:rsid w:val="00754AF5"/>
    <w:rsid w:val="0078190B"/>
    <w:rsid w:val="00784A3C"/>
    <w:rsid w:val="007A5A63"/>
    <w:rsid w:val="00801C0B"/>
    <w:rsid w:val="008357B1"/>
    <w:rsid w:val="00837155"/>
    <w:rsid w:val="00864A88"/>
    <w:rsid w:val="00875840"/>
    <w:rsid w:val="00877C3D"/>
    <w:rsid w:val="0089444C"/>
    <w:rsid w:val="008A0C26"/>
    <w:rsid w:val="008B54FD"/>
    <w:rsid w:val="00916A62"/>
    <w:rsid w:val="00917B47"/>
    <w:rsid w:val="0098171B"/>
    <w:rsid w:val="009A39D3"/>
    <w:rsid w:val="009B21EA"/>
    <w:rsid w:val="009D0E55"/>
    <w:rsid w:val="009F4C13"/>
    <w:rsid w:val="009F7766"/>
    <w:rsid w:val="00A02DA3"/>
    <w:rsid w:val="00A503CD"/>
    <w:rsid w:val="00A63625"/>
    <w:rsid w:val="00A8558F"/>
    <w:rsid w:val="00AC2C22"/>
    <w:rsid w:val="00AC6656"/>
    <w:rsid w:val="00AD1C12"/>
    <w:rsid w:val="00AD475F"/>
    <w:rsid w:val="00AD5B63"/>
    <w:rsid w:val="00B4439C"/>
    <w:rsid w:val="00B7486B"/>
    <w:rsid w:val="00B83F6E"/>
    <w:rsid w:val="00C35FA3"/>
    <w:rsid w:val="00C57FB5"/>
    <w:rsid w:val="00C712B1"/>
    <w:rsid w:val="00C720F0"/>
    <w:rsid w:val="00C81E15"/>
    <w:rsid w:val="00C82A7D"/>
    <w:rsid w:val="00C9466B"/>
    <w:rsid w:val="00CA05C3"/>
    <w:rsid w:val="00CC34EF"/>
    <w:rsid w:val="00CE0DAA"/>
    <w:rsid w:val="00CF432B"/>
    <w:rsid w:val="00CF776B"/>
    <w:rsid w:val="00D0007C"/>
    <w:rsid w:val="00D06D0A"/>
    <w:rsid w:val="00D220BA"/>
    <w:rsid w:val="00D34B13"/>
    <w:rsid w:val="00D42931"/>
    <w:rsid w:val="00D62337"/>
    <w:rsid w:val="00D62429"/>
    <w:rsid w:val="00D72D56"/>
    <w:rsid w:val="00DB6788"/>
    <w:rsid w:val="00DD46FF"/>
    <w:rsid w:val="00DF7901"/>
    <w:rsid w:val="00E16356"/>
    <w:rsid w:val="00E32279"/>
    <w:rsid w:val="00EB35B0"/>
    <w:rsid w:val="00EB4A45"/>
    <w:rsid w:val="00EC757B"/>
    <w:rsid w:val="00ED11DF"/>
    <w:rsid w:val="00F3679C"/>
    <w:rsid w:val="00F406A8"/>
    <w:rsid w:val="00FA04AC"/>
    <w:rsid w:val="00FB5142"/>
    <w:rsid w:val="00FC2D81"/>
    <w:rsid w:val="00FD2911"/>
    <w:rsid w:val="00FE3AE0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972E12"/>
  <w15:chartTrackingRefBased/>
  <w15:docId w15:val="{BD7CB090-E686-4805-AA79-F626C5D8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widowControl w:val="0"/>
      <w:ind w:left="426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Gill Sans MT" w:hAnsi="Gill Sans MT"/>
      <w:b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customStyle="1" w:styleId="Ttulo10">
    <w:name w:val="Título1"/>
    <w:basedOn w:val="Normal"/>
    <w:qFormat/>
    <w:pPr>
      <w:widowControl w:val="0"/>
      <w:jc w:val="center"/>
    </w:pPr>
    <w:rPr>
      <w:rFonts w:ascii="Arial" w:hAnsi="Arial"/>
      <w:b/>
      <w:sz w:val="28"/>
    </w:r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8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spacing w:line="312" w:lineRule="auto"/>
      <w:jc w:val="both"/>
    </w:pPr>
    <w:rPr>
      <w:rFonts w:ascii="Arial" w:hAnsi="Arial"/>
      <w:b/>
      <w:sz w:val="24"/>
    </w:rPr>
  </w:style>
  <w:style w:type="character" w:styleId="Hipervnculo">
    <w:name w:val="Hyperlink"/>
    <w:rPr>
      <w:color w:val="0000FF"/>
      <w:u w:val="single"/>
    </w:rPr>
  </w:style>
  <w:style w:type="paragraph" w:styleId="Textodebloque">
    <w:name w:val="Block Text"/>
    <w:basedOn w:val="Normal"/>
    <w:pPr>
      <w:ind w:left="284" w:right="566"/>
      <w:jc w:val="center"/>
    </w:pPr>
    <w:rPr>
      <w:b/>
      <w:sz w:val="32"/>
      <w:u w:val="single"/>
    </w:rPr>
  </w:style>
  <w:style w:type="paragraph" w:styleId="Sangra2detindependiente">
    <w:name w:val="Body Text Indent 2"/>
    <w:basedOn w:val="Normal"/>
    <w:pPr>
      <w:ind w:left="851"/>
      <w:jc w:val="both"/>
    </w:pPr>
    <w:rPr>
      <w:b/>
      <w:sz w:val="24"/>
    </w:rPr>
  </w:style>
  <w:style w:type="paragraph" w:styleId="Sangra3detindependiente">
    <w:name w:val="Body Text Indent 3"/>
    <w:basedOn w:val="Normal"/>
    <w:pPr>
      <w:ind w:left="284"/>
      <w:jc w:val="both"/>
    </w:pPr>
    <w:rPr>
      <w:sz w:val="24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748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E6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Standard">
    <w:name w:val="Standard"/>
    <w:rsid w:val="00067698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A"/>
      <w:kern w:val="3"/>
      <w:sz w:val="22"/>
      <w:szCs w:val="22"/>
      <w:lang w:bidi="es-ES"/>
    </w:rPr>
  </w:style>
  <w:style w:type="paragraph" w:customStyle="1" w:styleId="Textbody">
    <w:name w:val="Text body"/>
    <w:basedOn w:val="Standard"/>
    <w:rsid w:val="00067698"/>
    <w:rPr>
      <w:sz w:val="20"/>
      <w:szCs w:val="20"/>
    </w:rPr>
  </w:style>
  <w:style w:type="paragraph" w:styleId="Prrafodelista">
    <w:name w:val="List Paragraph"/>
    <w:basedOn w:val="Standard"/>
    <w:rsid w:val="00067698"/>
  </w:style>
  <w:style w:type="character" w:customStyle="1" w:styleId="Internetlink">
    <w:name w:val="Internet link"/>
    <w:rsid w:val="00067698"/>
    <w:rPr>
      <w:color w:val="0000FF"/>
      <w:u w:val="single"/>
    </w:rPr>
  </w:style>
  <w:style w:type="character" w:styleId="Refdecomentario">
    <w:name w:val="annotation reference"/>
    <w:basedOn w:val="Fuentedeprrafopredeter"/>
    <w:rsid w:val="00AC665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C6656"/>
  </w:style>
  <w:style w:type="character" w:customStyle="1" w:styleId="TextocomentarioCar">
    <w:name w:val="Texto comentario Car"/>
    <w:basedOn w:val="Fuentedeprrafopredeter"/>
    <w:link w:val="Textocomentario"/>
    <w:rsid w:val="00AC6656"/>
    <w:rPr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AC66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AC6656"/>
    <w:rPr>
      <w:b/>
      <w:bCs/>
      <w:lang w:val="es-ES_tradnl"/>
    </w:rPr>
  </w:style>
  <w:style w:type="paragraph" w:styleId="Revisin">
    <w:name w:val="Revision"/>
    <w:hidden/>
    <w:uiPriority w:val="99"/>
    <w:semiHidden/>
    <w:rsid w:val="00AC6656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mulpm@mapa.e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edeagpd.gob.e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sedeagpd.gob.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zn-DPD@mapa.e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~1\DOCUME~1\plantillas\vari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varios.dot</Template>
  <TotalTime>13</TotalTime>
  <Pages>3</Pages>
  <Words>574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</vt:lpstr>
    </vt:vector>
  </TitlesOfParts>
  <Company>IGSAP</Company>
  <LinksUpToDate>false</LinksUpToDate>
  <CharactersWithSpaces>4310</CharactersWithSpaces>
  <SharedDoc>false</SharedDoc>
  <HLinks>
    <vt:vector size="24" baseType="variant">
      <vt:variant>
        <vt:i4>6094938</vt:i4>
      </vt:variant>
      <vt:variant>
        <vt:i4>15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6094938</vt:i4>
      </vt:variant>
      <vt:variant>
        <vt:i4>12</vt:i4>
      </vt:variant>
      <vt:variant>
        <vt:i4>0</vt:i4>
      </vt:variant>
      <vt:variant>
        <vt:i4>5</vt:i4>
      </vt:variant>
      <vt:variant>
        <vt:lpwstr>https://sedeagpd.gob.es/</vt:lpwstr>
      </vt:variant>
      <vt:variant>
        <vt:lpwstr/>
      </vt:variant>
      <vt:variant>
        <vt:i4>3014728</vt:i4>
      </vt:variant>
      <vt:variant>
        <vt:i4>9</vt:i4>
      </vt:variant>
      <vt:variant>
        <vt:i4>0</vt:i4>
      </vt:variant>
      <vt:variant>
        <vt:i4>5</vt:i4>
      </vt:variant>
      <vt:variant>
        <vt:lpwstr>mailto:bzn-DPD@mapa.es</vt:lpwstr>
      </vt:variant>
      <vt:variant>
        <vt:lpwstr/>
      </vt:variant>
      <vt:variant>
        <vt:i4>4849767</vt:i4>
      </vt:variant>
      <vt:variant>
        <vt:i4>6</vt:i4>
      </vt:variant>
      <vt:variant>
        <vt:i4>0</vt:i4>
      </vt:variant>
      <vt:variant>
        <vt:i4>5</vt:i4>
      </vt:variant>
      <vt:variant>
        <vt:lpwstr>mailto:orgmulpm@mapa.es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subject/>
  <dc:creator>JMPL</dc:creator>
  <cp:keywords/>
  <cp:lastModifiedBy>inspeatún</cp:lastModifiedBy>
  <cp:revision>4</cp:revision>
  <cp:lastPrinted>2018-04-23T11:22:00Z</cp:lastPrinted>
  <dcterms:created xsi:type="dcterms:W3CDTF">2024-03-07T10:32:00Z</dcterms:created>
  <dcterms:modified xsi:type="dcterms:W3CDTF">2024-03-27T07:35:00Z</dcterms:modified>
</cp:coreProperties>
</file>